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TOMESSON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Thulston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Derbyshire.</w:t>
      </w:r>
    </w:p>
    <w:p w:rsid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lands</w:t>
      </w:r>
    </w:p>
    <w:p w:rsid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21D16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21-117)</w:t>
      </w:r>
    </w:p>
    <w:p w:rsid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35A4A" w:rsidRDefault="00835A4A" w:rsidP="00835A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2015</w:t>
      </w:r>
    </w:p>
    <w:sectPr w:rsidR="00DD5B8A" w:rsidRPr="00835A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A4A" w:rsidRDefault="00835A4A" w:rsidP="00564E3C">
      <w:pPr>
        <w:spacing w:after="0" w:line="240" w:lineRule="auto"/>
      </w:pPr>
      <w:r>
        <w:separator/>
      </w:r>
    </w:p>
  </w:endnote>
  <w:endnote w:type="continuationSeparator" w:id="0">
    <w:p w:rsidR="00835A4A" w:rsidRDefault="00835A4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35A4A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A4A" w:rsidRDefault="00835A4A" w:rsidP="00564E3C">
      <w:pPr>
        <w:spacing w:after="0" w:line="240" w:lineRule="auto"/>
      </w:pPr>
      <w:r>
        <w:separator/>
      </w:r>
    </w:p>
  </w:footnote>
  <w:footnote w:type="continuationSeparator" w:id="0">
    <w:p w:rsidR="00835A4A" w:rsidRDefault="00835A4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4A"/>
    <w:rsid w:val="00372DC6"/>
    <w:rsid w:val="00564E3C"/>
    <w:rsid w:val="0064591D"/>
    <w:rsid w:val="00835A4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393DB"/>
  <w15:chartTrackingRefBased/>
  <w15:docId w15:val="{23A36293-E7A7-4286-B5B6-8EF4A5D4E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35A4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2015-11-28T20:36:00Z</dcterms:created>
  <dcterms:modified xsi:type="dcterms:W3CDTF">2015-11-28T20:37:00Z</dcterms:modified>
</cp:coreProperties>
</file>